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D2F53" w14:textId="77777777" w:rsidR="00A34E67" w:rsidRDefault="00A34E67" w:rsidP="00A55FFB">
      <w:pPr>
        <w:rPr>
          <w:rFonts w:cs="Arial"/>
        </w:rPr>
      </w:pPr>
    </w:p>
    <w:p w14:paraId="20F251A7" w14:textId="7F8AC364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4C2664" w:rsidRPr="006F5FA8">
        <w:rPr>
          <w:rFonts w:cs="Arial"/>
        </w:rPr>
        <w:t>4300-0001/2023</w:t>
      </w:r>
      <w:r w:rsidR="002505E9">
        <w:rPr>
          <w:rFonts w:cs="Arial"/>
        </w:rPr>
        <w:t>-2</w:t>
      </w:r>
    </w:p>
    <w:p w14:paraId="378CF4CB" w14:textId="232CDC15" w:rsidR="00A21972" w:rsidRDefault="00A21972" w:rsidP="00A55FFB">
      <w:pPr>
        <w:rPr>
          <w:rFonts w:cs="Arial"/>
        </w:rPr>
      </w:pPr>
      <w:r>
        <w:rPr>
          <w:rFonts w:cs="Arial"/>
        </w:rPr>
        <w:t>JN</w:t>
      </w:r>
      <w:r w:rsidR="00213A3E">
        <w:rPr>
          <w:rFonts w:cs="Arial"/>
        </w:rPr>
        <w:t xml:space="preserve"> BR</w:t>
      </w:r>
      <w:r>
        <w:rPr>
          <w:rFonts w:cs="Arial"/>
        </w:rPr>
        <w:t>:</w:t>
      </w:r>
      <w:r w:rsidR="004C2664">
        <w:rPr>
          <w:rFonts w:cs="Arial"/>
        </w:rPr>
        <w:t xml:space="preserve"> </w:t>
      </w:r>
      <w:r w:rsidR="004C2664" w:rsidRPr="006F5FA8">
        <w:rPr>
          <w:rFonts w:cs="Arial"/>
        </w:rPr>
        <w:t>2023-087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3ED31A67" w14:textId="77777777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SODELUJOČEGA PODJETJA</w:t>
      </w:r>
    </w:p>
    <w:p w14:paraId="5B3D746A" w14:textId="1B861C0B" w:rsidR="55C1F7C4" w:rsidRDefault="55C1F7C4" w:rsidP="55C1F7C4">
      <w:pPr>
        <w:tabs>
          <w:tab w:val="left" w:pos="1083"/>
        </w:tabs>
        <w:rPr>
          <w:rFonts w:cs="Arial"/>
        </w:rPr>
      </w:pPr>
    </w:p>
    <w:p w14:paraId="39B7951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FE1E5B8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083697F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314E9721" w14:textId="1D0D5618" w:rsidR="00FD3B82" w:rsidRDefault="004C2664" w:rsidP="007C4674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ZAVAROVALNA DOKUMENTACIJA</w:t>
      </w:r>
    </w:p>
    <w:p w14:paraId="3C852790" w14:textId="26D4A39C" w:rsidR="004C2664" w:rsidRDefault="004C2664" w:rsidP="004C2664">
      <w:pPr>
        <w:ind w:left="357"/>
        <w:jc w:val="both"/>
        <w:rPr>
          <w:rFonts w:cs="Arial"/>
          <w:b/>
        </w:rPr>
      </w:pPr>
      <w:r w:rsidRPr="0070111A">
        <w:rPr>
          <w:rFonts w:cs="Arial"/>
        </w:rPr>
        <w:t xml:space="preserve">Izjavljamo, da </w:t>
      </w:r>
      <w:r>
        <w:rPr>
          <w:rFonts w:cs="Arial"/>
        </w:rPr>
        <w:t xml:space="preserve">bomo, v primeru da bomo izbrani po predmetnem javnem naročilu, </w:t>
      </w:r>
      <w:r w:rsidRPr="0070111A">
        <w:rPr>
          <w:rFonts w:cs="Arial"/>
        </w:rPr>
        <w:t xml:space="preserve">skladno z določili v osnutku pogodbe (obrazec </w:t>
      </w:r>
      <w:r>
        <w:rPr>
          <w:rFonts w:cs="Arial"/>
        </w:rPr>
        <w:t xml:space="preserve">OBR </w:t>
      </w:r>
      <w:r w:rsidRPr="0070111A">
        <w:rPr>
          <w:rFonts w:cs="Arial"/>
        </w:rPr>
        <w:t>– 2.17)</w:t>
      </w:r>
      <w:r>
        <w:rPr>
          <w:rFonts w:cs="Arial"/>
        </w:rPr>
        <w:t>,</w:t>
      </w:r>
      <w:r w:rsidRPr="0070111A">
        <w:rPr>
          <w:rFonts w:cs="Arial"/>
        </w:rPr>
        <w:t xml:space="preserve"> predložili</w:t>
      </w:r>
      <w:r>
        <w:rPr>
          <w:rFonts w:cs="Arial"/>
        </w:rPr>
        <w:t xml:space="preserve"> naročniku</w:t>
      </w:r>
      <w:r w:rsidRPr="0070111A">
        <w:rPr>
          <w:rFonts w:cs="Arial"/>
        </w:rPr>
        <w:t xml:space="preserve"> zahtevano zavarovalno dokumentacijo</w:t>
      </w:r>
      <w:r>
        <w:rPr>
          <w:rFonts w:cs="Arial"/>
        </w:rPr>
        <w:t>.</w:t>
      </w:r>
    </w:p>
    <w:p w14:paraId="7C66D6FF" w14:textId="77777777" w:rsidR="004C2664" w:rsidRPr="004C2664" w:rsidRDefault="004C2664" w:rsidP="004C2664">
      <w:pPr>
        <w:rPr>
          <w:rFonts w:cs="Arial"/>
          <w:b/>
        </w:rPr>
      </w:pPr>
    </w:p>
    <w:p w14:paraId="0105A4A4" w14:textId="72526DE5" w:rsidR="007C4674" w:rsidRDefault="007C4674" w:rsidP="007C4674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7C4674">
        <w:rPr>
          <w:rFonts w:ascii="Arial" w:hAnsi="Arial" w:cs="Arial"/>
          <w:b/>
        </w:rPr>
        <w:t xml:space="preserve">TEHNIČNA SPOSOBNOST </w:t>
      </w:r>
      <w:r w:rsidR="004C2664">
        <w:rPr>
          <w:rFonts w:ascii="Arial" w:hAnsi="Arial" w:cs="Arial"/>
          <w:b/>
        </w:rPr>
        <w:t>– ŠTEVILO USPOSOBLJENIH DELAVCEV</w:t>
      </w:r>
    </w:p>
    <w:p w14:paraId="385A4EE8" w14:textId="13A803ED" w:rsidR="004C2664" w:rsidRDefault="004C2664" w:rsidP="004C2664">
      <w:pPr>
        <w:ind w:left="357"/>
        <w:jc w:val="both"/>
        <w:rPr>
          <w:rFonts w:cs="Arial"/>
        </w:rPr>
      </w:pPr>
      <w:r w:rsidRPr="004C2664">
        <w:rPr>
          <w:rFonts w:cs="Arial"/>
        </w:rPr>
        <w:t xml:space="preserve">Izjavljamo, da na dan oddaje ponudbe in ves čas trajanja pogodbe zagotavljamo najmanj štirideset (40) ustrezno usposobljenih delavcev za izvedbo predmetnih del z namenom pravočasne izvedbe pogodbenih del. </w:t>
      </w:r>
    </w:p>
    <w:p w14:paraId="2FAB444F" w14:textId="77F65453" w:rsidR="004C2664" w:rsidRDefault="004C2664" w:rsidP="004C2664">
      <w:pPr>
        <w:ind w:left="360"/>
        <w:jc w:val="both"/>
        <w:rPr>
          <w:rFonts w:cs="Arial"/>
        </w:rPr>
      </w:pPr>
    </w:p>
    <w:p w14:paraId="5539F3B0" w14:textId="7F36FF66" w:rsidR="004C2664" w:rsidRDefault="004C2664" w:rsidP="004C2664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7C4674">
        <w:rPr>
          <w:rFonts w:ascii="Arial" w:hAnsi="Arial" w:cs="Arial"/>
          <w:b/>
        </w:rPr>
        <w:t xml:space="preserve">TEHNIČNA SPOSOBNOST </w:t>
      </w:r>
      <w:r>
        <w:rPr>
          <w:rFonts w:ascii="Arial" w:hAnsi="Arial" w:cs="Arial"/>
          <w:b/>
        </w:rPr>
        <w:t>– OPREMLJENOST PONUDNIKA</w:t>
      </w:r>
    </w:p>
    <w:p w14:paraId="7BF0F612" w14:textId="1F5C31F9" w:rsidR="004C2664" w:rsidRPr="004C2664" w:rsidRDefault="004C2664" w:rsidP="004C2664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4C2664">
        <w:rPr>
          <w:rFonts w:ascii="Arial" w:hAnsi="Arial" w:cs="Arial"/>
        </w:rPr>
        <w:t>Izjavljamo, da na dan oddaje ponudbe in ve</w:t>
      </w:r>
      <w:r w:rsidR="003A7FE7">
        <w:rPr>
          <w:rFonts w:ascii="Arial" w:hAnsi="Arial" w:cs="Arial"/>
        </w:rPr>
        <w:t>s</w:t>
      </w:r>
      <w:bookmarkStart w:id="0" w:name="_GoBack"/>
      <w:bookmarkEnd w:id="0"/>
      <w:r w:rsidRPr="004C2664">
        <w:rPr>
          <w:rFonts w:ascii="Arial" w:hAnsi="Arial" w:cs="Arial"/>
        </w:rPr>
        <w:t xml:space="preserve"> čas trajanja pogodbe zagotavljamo ustrezna tehnična in prevozna sredstva za dobavo in vgradnjo opreme ter materiala. </w:t>
      </w:r>
    </w:p>
    <w:p w14:paraId="683EDCBB" w14:textId="225C6E14" w:rsidR="007D04FD" w:rsidRDefault="007D04FD" w:rsidP="003804FF">
      <w:pPr>
        <w:jc w:val="both"/>
        <w:rPr>
          <w:rFonts w:cs="Arial"/>
        </w:rPr>
      </w:pPr>
    </w:p>
    <w:p w14:paraId="3B683D7D" w14:textId="1455569A" w:rsidR="007C4674" w:rsidRDefault="007C4674" w:rsidP="007C4674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7C4674">
        <w:rPr>
          <w:rFonts w:ascii="Arial" w:hAnsi="Arial" w:cs="Arial"/>
          <w:b/>
        </w:rPr>
        <w:t xml:space="preserve">TEHNIČNA SPOSOBNOST – </w:t>
      </w:r>
      <w:r w:rsidR="007D04FD">
        <w:rPr>
          <w:rFonts w:ascii="Arial" w:hAnsi="Arial" w:cs="Arial"/>
          <w:b/>
        </w:rPr>
        <w:t>ROK IZVEDBE</w:t>
      </w:r>
    </w:p>
    <w:p w14:paraId="04B6D9AA" w14:textId="45A65F90" w:rsidR="007C4674" w:rsidRPr="007C4674" w:rsidRDefault="007C4674" w:rsidP="004C2664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7C4674">
        <w:rPr>
          <w:rFonts w:ascii="Arial" w:hAnsi="Arial" w:cs="Arial"/>
        </w:rPr>
        <w:t xml:space="preserve">Izjavljamo, da bomo pogodbene obveznosti dokončali v zahtevanem roku </w:t>
      </w:r>
      <w:r w:rsidR="004C2664">
        <w:rPr>
          <w:rFonts w:ascii="Arial" w:hAnsi="Arial" w:cs="Arial"/>
        </w:rPr>
        <w:t xml:space="preserve">oz. v roku, ki smo ga navedli v oddani ponudbi </w:t>
      </w:r>
      <w:r w:rsidRPr="007C4674">
        <w:rPr>
          <w:rFonts w:ascii="Arial" w:hAnsi="Arial" w:cs="Arial"/>
        </w:rPr>
        <w:t>ter da bomo dela po predmetnem javnem naročilu izved</w:t>
      </w:r>
      <w:r w:rsidR="004C2664">
        <w:rPr>
          <w:rFonts w:ascii="Arial" w:hAnsi="Arial" w:cs="Arial"/>
        </w:rPr>
        <w:t>li</w:t>
      </w:r>
      <w:r w:rsidRPr="007C4674">
        <w:rPr>
          <w:rFonts w:ascii="Arial" w:hAnsi="Arial" w:cs="Arial"/>
        </w:rPr>
        <w:t xml:space="preserve"> v skladu z zahtevami razpisne dokumentacije.  </w:t>
      </w:r>
    </w:p>
    <w:p w14:paraId="34823993" w14:textId="34851A0A" w:rsidR="007C4674" w:rsidRDefault="007C4674" w:rsidP="003804FF">
      <w:pPr>
        <w:jc w:val="both"/>
        <w:rPr>
          <w:rFonts w:cs="Arial"/>
        </w:rPr>
      </w:pP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0F42175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0B47380" w14:textId="77777777" w:rsidR="009C1968" w:rsidRDefault="009C1968" w:rsidP="009A1ABB">
      <w:pPr>
        <w:rPr>
          <w:rFonts w:cs="Arial"/>
          <w:i/>
        </w:rPr>
      </w:pPr>
    </w:p>
    <w:p w14:paraId="4AE04314" w14:textId="77777777" w:rsidR="004C2664" w:rsidRDefault="004C2664" w:rsidP="00FF184E">
      <w:pPr>
        <w:jc w:val="both"/>
        <w:rPr>
          <w:rFonts w:cs="Arial"/>
          <w:i/>
        </w:rPr>
      </w:pPr>
    </w:p>
    <w:p w14:paraId="14FE0EA3" w14:textId="77777777" w:rsidR="004C2664" w:rsidRDefault="004C2664" w:rsidP="00FF184E">
      <w:pPr>
        <w:jc w:val="both"/>
        <w:rPr>
          <w:rFonts w:cs="Arial"/>
          <w:i/>
        </w:rPr>
      </w:pPr>
    </w:p>
    <w:p w14:paraId="7D14CBAB" w14:textId="77777777" w:rsidR="004C2664" w:rsidRDefault="004C2664" w:rsidP="00FF184E">
      <w:pPr>
        <w:jc w:val="both"/>
        <w:rPr>
          <w:rFonts w:cs="Arial"/>
          <w:i/>
        </w:rPr>
      </w:pPr>
    </w:p>
    <w:p w14:paraId="06EA5033" w14:textId="77777777" w:rsidR="004C2664" w:rsidRDefault="004C2664" w:rsidP="00FF184E">
      <w:pPr>
        <w:jc w:val="both"/>
        <w:rPr>
          <w:rFonts w:cs="Arial"/>
          <w:i/>
        </w:rPr>
      </w:pPr>
    </w:p>
    <w:p w14:paraId="2D486FD6" w14:textId="77777777" w:rsidR="004C2664" w:rsidRDefault="004C2664" w:rsidP="00FF184E">
      <w:pPr>
        <w:jc w:val="both"/>
        <w:rPr>
          <w:rFonts w:cs="Arial"/>
          <w:i/>
        </w:rPr>
      </w:pPr>
    </w:p>
    <w:p w14:paraId="126E90E1" w14:textId="77777777" w:rsidR="004C2664" w:rsidRDefault="004C2664" w:rsidP="00FF184E">
      <w:pPr>
        <w:jc w:val="both"/>
        <w:rPr>
          <w:rFonts w:cs="Arial"/>
          <w:i/>
        </w:rPr>
      </w:pPr>
    </w:p>
    <w:p w14:paraId="417231BA" w14:textId="77777777" w:rsidR="004C2664" w:rsidRDefault="004C2664" w:rsidP="00FF184E">
      <w:pPr>
        <w:jc w:val="both"/>
        <w:rPr>
          <w:rFonts w:cs="Arial"/>
          <w:i/>
        </w:rPr>
      </w:pPr>
    </w:p>
    <w:p w14:paraId="1C421095" w14:textId="77777777" w:rsidR="004C2664" w:rsidRDefault="004C2664" w:rsidP="00FF184E">
      <w:pPr>
        <w:jc w:val="both"/>
        <w:rPr>
          <w:rFonts w:cs="Arial"/>
          <w:i/>
        </w:rPr>
      </w:pPr>
    </w:p>
    <w:p w14:paraId="5D386FF5" w14:textId="77777777" w:rsidR="004C2664" w:rsidRDefault="004C2664" w:rsidP="00FF184E">
      <w:pPr>
        <w:jc w:val="both"/>
        <w:rPr>
          <w:rFonts w:cs="Arial"/>
          <w:i/>
        </w:rPr>
      </w:pPr>
    </w:p>
    <w:p w14:paraId="6FA1CCBF" w14:textId="77777777" w:rsidR="004C2664" w:rsidRDefault="004C2664" w:rsidP="00FF184E">
      <w:pPr>
        <w:jc w:val="both"/>
        <w:rPr>
          <w:rFonts w:cs="Arial"/>
          <w:i/>
        </w:rPr>
      </w:pPr>
    </w:p>
    <w:p w14:paraId="7767B20B" w14:textId="77777777" w:rsidR="004C2664" w:rsidRDefault="004C2664" w:rsidP="00FF184E">
      <w:pPr>
        <w:jc w:val="both"/>
        <w:rPr>
          <w:rFonts w:cs="Arial"/>
          <w:i/>
        </w:rPr>
      </w:pPr>
    </w:p>
    <w:p w14:paraId="6E5430E7" w14:textId="77777777" w:rsidR="004C2664" w:rsidRDefault="004C2664" w:rsidP="00FF184E">
      <w:pPr>
        <w:jc w:val="both"/>
        <w:rPr>
          <w:rFonts w:cs="Arial"/>
          <w:i/>
        </w:rPr>
      </w:pPr>
    </w:p>
    <w:p w14:paraId="0ACC217D" w14:textId="77777777" w:rsidR="004C2664" w:rsidRDefault="004C2664" w:rsidP="00FF184E">
      <w:pPr>
        <w:jc w:val="both"/>
        <w:rPr>
          <w:rFonts w:cs="Arial"/>
          <w:i/>
        </w:rPr>
      </w:pPr>
    </w:p>
    <w:p w14:paraId="76E55E9D" w14:textId="77777777" w:rsidR="004C2664" w:rsidRDefault="004C2664" w:rsidP="00FF184E">
      <w:pPr>
        <w:jc w:val="both"/>
        <w:rPr>
          <w:rFonts w:cs="Arial"/>
          <w:i/>
        </w:rPr>
      </w:pPr>
    </w:p>
    <w:p w14:paraId="23FA9B8B" w14:textId="7ECC18EE" w:rsidR="00D47195" w:rsidRPr="003804FF" w:rsidRDefault="00FF184E" w:rsidP="00FF184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D47195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8571E" w16cex:dateUtc="2022-03-25T13:58:00Z"/>
  <w16cex:commentExtensible w16cex:durableId="25EC3FED" w16cex:dateUtc="2022-03-28T05:21:00Z"/>
  <w16cex:commentExtensible w16cex:durableId="25EC400A" w16cex:dateUtc="2022-03-28T12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25F8B" w14:textId="77777777" w:rsidR="005F386B" w:rsidRDefault="005F386B">
      <w:r>
        <w:separator/>
      </w:r>
    </w:p>
  </w:endnote>
  <w:endnote w:type="continuationSeparator" w:id="0">
    <w:p w14:paraId="0CCF6104" w14:textId="77777777" w:rsidR="005F386B" w:rsidRDefault="005F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40373E43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4C2664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4C2664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D5784E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7FE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7FE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DC4AD" w14:textId="77777777" w:rsidR="005F386B" w:rsidRDefault="005F386B">
      <w:r>
        <w:separator/>
      </w:r>
    </w:p>
  </w:footnote>
  <w:footnote w:type="continuationSeparator" w:id="0">
    <w:p w14:paraId="77C9EEDC" w14:textId="77777777" w:rsidR="005F386B" w:rsidRDefault="005F3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1FAF4A85" w:rsidR="00C0552D" w:rsidRPr="00A069DF" w:rsidRDefault="00A069DF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A069DF">
            <w:rPr>
              <w:rFonts w:cs="Arial"/>
              <w:color w:val="000000"/>
              <w:sz w:val="16"/>
              <w:szCs w:val="16"/>
            </w:rPr>
            <w:t>NMV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4A7539"/>
    <w:multiLevelType w:val="hybridMultilevel"/>
    <w:tmpl w:val="2DF43A5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181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2D8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05E9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A7FE7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69C1"/>
    <w:rsid w:val="004A0508"/>
    <w:rsid w:val="004B065E"/>
    <w:rsid w:val="004C2664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1B48"/>
    <w:rsid w:val="005D7E01"/>
    <w:rsid w:val="005E6866"/>
    <w:rsid w:val="005E7E0B"/>
    <w:rsid w:val="005F1763"/>
    <w:rsid w:val="005F18A6"/>
    <w:rsid w:val="005F386B"/>
    <w:rsid w:val="005F638A"/>
    <w:rsid w:val="005F751D"/>
    <w:rsid w:val="006110C9"/>
    <w:rsid w:val="0061133D"/>
    <w:rsid w:val="00612663"/>
    <w:rsid w:val="006163B7"/>
    <w:rsid w:val="006170C9"/>
    <w:rsid w:val="006263E0"/>
    <w:rsid w:val="006315C1"/>
    <w:rsid w:val="00645D77"/>
    <w:rsid w:val="0065152F"/>
    <w:rsid w:val="00662D8F"/>
    <w:rsid w:val="0066332D"/>
    <w:rsid w:val="00670A28"/>
    <w:rsid w:val="00670D1D"/>
    <w:rsid w:val="006776D7"/>
    <w:rsid w:val="00693117"/>
    <w:rsid w:val="006D3E51"/>
    <w:rsid w:val="006D59F7"/>
    <w:rsid w:val="006E377F"/>
    <w:rsid w:val="006F44F5"/>
    <w:rsid w:val="006F758E"/>
    <w:rsid w:val="007033C0"/>
    <w:rsid w:val="00705020"/>
    <w:rsid w:val="007345D8"/>
    <w:rsid w:val="00741DF3"/>
    <w:rsid w:val="00743912"/>
    <w:rsid w:val="0075225B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04FD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AFD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34E67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84061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C8F"/>
    <w:rsid w:val="00C2689D"/>
    <w:rsid w:val="00C340B6"/>
    <w:rsid w:val="00C468BF"/>
    <w:rsid w:val="00C565DD"/>
    <w:rsid w:val="00C56DF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4CAC"/>
    <w:rsid w:val="00D46A2B"/>
    <w:rsid w:val="00D47195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E1C25"/>
    <w:rsid w:val="00DF116B"/>
    <w:rsid w:val="00DF3D50"/>
    <w:rsid w:val="00E029F3"/>
    <w:rsid w:val="00E02C2C"/>
    <w:rsid w:val="00E0340C"/>
    <w:rsid w:val="00E159DE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110D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43A66267"/>
    <w:rsid w:val="55C1F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E40AE7-89B2-4805-B282-52A004ECB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E8528CE7-89F1-4510-8EA2-FD7CE4526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8</cp:revision>
  <cp:lastPrinted>2016-01-04T14:36:00Z</cp:lastPrinted>
  <dcterms:created xsi:type="dcterms:W3CDTF">2022-03-28T05:24:00Z</dcterms:created>
  <dcterms:modified xsi:type="dcterms:W3CDTF">2023-02-09T08:41:00Z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